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C2EBE1" w14:textId="456107F0" w:rsidR="00633467" w:rsidRDefault="00633467" w:rsidP="00633467">
      <w:pPr>
        <w:tabs>
          <w:tab w:val="left" w:pos="993"/>
          <w:tab w:val="left" w:pos="1134"/>
        </w:tabs>
        <w:rPr>
          <w:rFonts w:cs="Arial"/>
        </w:rPr>
      </w:pPr>
      <w:r w:rsidRPr="34C99EB0">
        <w:rPr>
          <w:rFonts w:cs="Arial"/>
        </w:rPr>
        <w:t xml:space="preserve">Številka: </w:t>
      </w:r>
      <w:r w:rsidR="007E775D">
        <w:rPr>
          <w:rFonts w:cs="Arial"/>
        </w:rPr>
        <w:t>151.2024</w:t>
      </w:r>
    </w:p>
    <w:p w14:paraId="568453C3" w14:textId="77777777" w:rsidR="00633467" w:rsidRDefault="00633467" w:rsidP="00633467">
      <w:pPr>
        <w:jc w:val="both"/>
        <w:rPr>
          <w:rFonts w:cs="Arial"/>
        </w:rPr>
      </w:pP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2122B453" w14:textId="3BF54BC7" w:rsidR="00BE5729" w:rsidRPr="00B9100B" w:rsidRDefault="00103195" w:rsidP="00BE5729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VSEH (FIZIČNIH) OSEB </w:t>
      </w:r>
      <w:r w:rsidRPr="00103195">
        <w:rPr>
          <w:rFonts w:cs="Arial"/>
          <w:b/>
        </w:rPr>
        <w:t xml:space="preserve">KI SO ČLANICE UPRAVNEGA, VODSTVENEGA ALI NADZORNEGA ORGANA </w:t>
      </w:r>
      <w:r>
        <w:rPr>
          <w:rFonts w:cs="Arial"/>
          <w:b/>
        </w:rPr>
        <w:t xml:space="preserve">SODELUJOČEGA </w:t>
      </w:r>
      <w:r w:rsidRPr="00103195">
        <w:rPr>
          <w:rFonts w:cs="Arial"/>
          <w:b/>
        </w:rPr>
        <w:t xml:space="preserve">PODJETJA ALI KI IMAJO POOBLASTILA ZA NJEGOVO ZASTOPANJE ALI ODLOČANJE ALI NADZOR V NJEM </w:t>
      </w:r>
      <w:r>
        <w:rPr>
          <w:rFonts w:cs="Arial"/>
          <w:b/>
        </w:rPr>
        <w:t>ZA PRIDOBITEV PODATKOV</w:t>
      </w:r>
    </w:p>
    <w:p w14:paraId="4B6C9411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6D202AE8" w14:textId="77777777" w:rsidR="00103195" w:rsidRDefault="00103195" w:rsidP="00BE5729">
      <w:pPr>
        <w:tabs>
          <w:tab w:val="left" w:pos="1083"/>
        </w:tabs>
        <w:rPr>
          <w:rFonts w:cs="Arial"/>
        </w:rPr>
      </w:pPr>
    </w:p>
    <w:p w14:paraId="1F7927B2" w14:textId="4C68D780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5F49123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270AB68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076C7765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72D2386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9B8B09C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8D5BD36" w14:textId="77777777" w:rsidR="00BE5729" w:rsidRPr="000D1EDF" w:rsidRDefault="00BE5729" w:rsidP="00BE5729">
      <w:pPr>
        <w:jc w:val="both"/>
        <w:rPr>
          <w:rFonts w:cs="Arial"/>
        </w:rPr>
      </w:pPr>
    </w:p>
    <w:p w14:paraId="5AC875E4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575F8B49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076F5919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5B9C4EF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2C4EF26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81754FA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223E24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5AD5188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51D92A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906FCE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1E08D4" w14:textId="77777777" w:rsidR="00BE5729" w:rsidRPr="000D1EDF" w:rsidRDefault="00BE5729" w:rsidP="00BE5729">
      <w:pPr>
        <w:jc w:val="both"/>
        <w:rPr>
          <w:rFonts w:cs="Arial"/>
        </w:rPr>
      </w:pPr>
    </w:p>
    <w:p w14:paraId="7545826E" w14:textId="28B61154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</w:t>
      </w:r>
      <w:r w:rsidR="003C04FD">
        <w:rPr>
          <w:rFonts w:cs="Arial"/>
        </w:rPr>
        <w:t>Andragoški center Republike Slovenije, Ulica Ambrožiča Novljana 5, 1000 Ljubljana</w:t>
      </w:r>
      <w:r w:rsidRPr="000D1EDF">
        <w:rPr>
          <w:rFonts w:cs="Arial"/>
        </w:rPr>
        <w:t>, da lahko za namene objavljenega javnega naročila na portalu javnih naročil pridobi moje osebne podatke iz uradnih evidenc državnih organov, organov lokalnih skupnosti in nosilcev javnega pooblastila.</w:t>
      </w:r>
    </w:p>
    <w:p w14:paraId="06A9B8DD" w14:textId="77777777" w:rsidR="00BE5729" w:rsidRDefault="00BE5729" w:rsidP="00BE5729">
      <w:pPr>
        <w:jc w:val="both"/>
        <w:rPr>
          <w:rFonts w:cs="Arial"/>
        </w:rPr>
      </w:pPr>
    </w:p>
    <w:p w14:paraId="3825B65A" w14:textId="77777777" w:rsidR="00BE5729" w:rsidRPr="000D1EDF" w:rsidRDefault="00BE5729" w:rsidP="00BE5729">
      <w:pPr>
        <w:jc w:val="both"/>
        <w:rPr>
          <w:rFonts w:cs="Arial"/>
        </w:rPr>
      </w:pPr>
    </w:p>
    <w:p w14:paraId="19D159CA" w14:textId="77777777" w:rsidR="00BE5729" w:rsidRDefault="00BE5729" w:rsidP="00BE5729">
      <w:pPr>
        <w:jc w:val="both"/>
        <w:rPr>
          <w:rFonts w:cs="Arial"/>
        </w:rPr>
      </w:pPr>
    </w:p>
    <w:p w14:paraId="0F6E4B9D" w14:textId="77777777" w:rsidR="00BE5729" w:rsidRDefault="00BE5729" w:rsidP="00BE5729">
      <w:pPr>
        <w:jc w:val="both"/>
        <w:rPr>
          <w:rFonts w:cs="Arial"/>
        </w:rPr>
      </w:pPr>
    </w:p>
    <w:p w14:paraId="1557867A" w14:textId="77777777" w:rsidR="00BE5729" w:rsidRDefault="00BE5729" w:rsidP="00BE5729">
      <w:pPr>
        <w:jc w:val="both"/>
        <w:rPr>
          <w:rFonts w:cs="Arial"/>
        </w:rPr>
      </w:pPr>
    </w:p>
    <w:p w14:paraId="59CEB1E3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98B3AD0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1D5C263D" w14:textId="77777777" w:rsidR="00BE5729" w:rsidRDefault="00BE5729" w:rsidP="00BE5729">
      <w:pPr>
        <w:jc w:val="both"/>
        <w:rPr>
          <w:rFonts w:cs="Arial"/>
        </w:rPr>
      </w:pPr>
    </w:p>
    <w:p w14:paraId="7333C27B" w14:textId="77777777" w:rsidR="00BE5729" w:rsidRDefault="00BE5729" w:rsidP="00BE5729">
      <w:pPr>
        <w:rPr>
          <w:rFonts w:cs="Arial"/>
          <w:i/>
        </w:rPr>
      </w:pPr>
    </w:p>
    <w:p w14:paraId="062D30D7" w14:textId="77777777" w:rsidR="00BE5729" w:rsidRDefault="00BE5729" w:rsidP="00BE5729">
      <w:pPr>
        <w:rPr>
          <w:rFonts w:cs="Arial"/>
          <w:i/>
        </w:rPr>
      </w:pPr>
    </w:p>
    <w:p w14:paraId="0EB74DB9" w14:textId="77777777" w:rsidR="00BE5729" w:rsidRDefault="00BE5729" w:rsidP="00BE5729">
      <w:pPr>
        <w:rPr>
          <w:rFonts w:cs="Arial"/>
          <w:i/>
        </w:rPr>
      </w:pPr>
    </w:p>
    <w:p w14:paraId="133C2AAF" w14:textId="3D1F19AC" w:rsidR="000D1EDF" w:rsidRPr="00375BF9" w:rsidRDefault="00BE5729" w:rsidP="00375BF9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sectPr w:rsidR="000D1EDF" w:rsidRPr="00375BF9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4E1572" w14:textId="77777777" w:rsidR="00D636B0" w:rsidRDefault="00D636B0">
      <w:r>
        <w:separator/>
      </w:r>
    </w:p>
  </w:endnote>
  <w:endnote w:type="continuationSeparator" w:id="0">
    <w:p w14:paraId="23ECAE8C" w14:textId="77777777" w:rsidR="00D636B0" w:rsidRDefault="00D63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61EB2" w14:textId="5F53573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78"/>
      <w:gridCol w:w="4554"/>
    </w:tblGrid>
    <w:tr w:rsidR="00176A96" w:rsidRPr="00A1445A" w14:paraId="1AF36ECF" w14:textId="77777777" w:rsidTr="00F805BA">
      <w:tc>
        <w:tcPr>
          <w:tcW w:w="4605" w:type="dxa"/>
          <w:shd w:val="clear" w:color="auto" w:fill="auto"/>
        </w:tcPr>
        <w:p w14:paraId="7F6ECE1F" w14:textId="77777777" w:rsidR="00176A96" w:rsidRPr="005A785E" w:rsidRDefault="00176A96" w:rsidP="00176A96">
          <w:pPr>
            <w:rPr>
              <w:noProof/>
            </w:rPr>
          </w:pPr>
          <w:r>
            <w:rPr>
              <w:noProof/>
            </w:rPr>
            <w:drawing>
              <wp:inline distT="0" distB="0" distL="0" distR="0" wp14:anchorId="6F41DFE2" wp14:editId="4D36C535">
                <wp:extent cx="1082040" cy="409269"/>
                <wp:effectExtent l="0" t="0" r="3810" b="0"/>
                <wp:docPr id="1573723365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723365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17" cy="415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14:paraId="58E66D14" w14:textId="77777777" w:rsidR="00176A96" w:rsidRPr="00A1445A" w:rsidRDefault="00176A96" w:rsidP="00176A96">
          <w:pPr>
            <w:jc w:val="right"/>
            <w:rPr>
              <w:rFonts w:cs="Arial"/>
              <w:color w:val="000000"/>
            </w:rPr>
          </w:pPr>
          <w:r>
            <w:rPr>
              <w:noProof/>
            </w:rPr>
            <w:drawing>
              <wp:inline distT="0" distB="0" distL="0" distR="0" wp14:anchorId="49384F81" wp14:editId="104EEC1F">
                <wp:extent cx="2103120" cy="342508"/>
                <wp:effectExtent l="0" t="0" r="0" b="635"/>
                <wp:docPr id="1715449428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15449428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4990" cy="3493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7EECD2D" w14:textId="77777777" w:rsidR="00176A96" w:rsidRPr="00FC6CF0" w:rsidRDefault="00176A96" w:rsidP="00176A96">
    <w:pPr>
      <w:pStyle w:val="Noga"/>
      <w:tabs>
        <w:tab w:val="clear" w:pos="4536"/>
        <w:tab w:val="clear" w:pos="9072"/>
        <w:tab w:val="left" w:pos="5360"/>
      </w:tabs>
      <w:rPr>
        <w:rFonts w:cs="Arial"/>
        <w:sz w:val="2"/>
        <w:szCs w:val="2"/>
      </w:rPr>
    </w:pPr>
    <w:r>
      <w:rPr>
        <w:rFonts w:cs="Arial"/>
        <w:sz w:val="2"/>
        <w:szCs w:val="2"/>
      </w:rPr>
      <w:tab/>
    </w:r>
  </w:p>
  <w:p w14:paraId="503BF89D" w14:textId="77777777" w:rsidR="00370866" w:rsidRPr="00176A96" w:rsidRDefault="00370866" w:rsidP="00176A9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9068AF" w14:textId="77777777" w:rsidR="00D636B0" w:rsidRDefault="00D636B0">
      <w:r>
        <w:separator/>
      </w:r>
    </w:p>
  </w:footnote>
  <w:footnote w:type="continuationSeparator" w:id="0">
    <w:p w14:paraId="618F9718" w14:textId="77777777" w:rsidR="00D636B0" w:rsidRDefault="00D63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7955790" w14:paraId="18700EB5" w14:textId="77777777" w:rsidTr="37955790">
      <w:trPr>
        <w:trHeight w:val="300"/>
      </w:trPr>
      <w:tc>
        <w:tcPr>
          <w:tcW w:w="3020" w:type="dxa"/>
        </w:tcPr>
        <w:p w14:paraId="52B52AEA" w14:textId="5C225D95" w:rsidR="37955790" w:rsidRDefault="37955790" w:rsidP="37955790">
          <w:pPr>
            <w:pStyle w:val="Glava"/>
            <w:ind w:left="-115"/>
          </w:pPr>
        </w:p>
      </w:tc>
      <w:tc>
        <w:tcPr>
          <w:tcW w:w="3020" w:type="dxa"/>
        </w:tcPr>
        <w:p w14:paraId="0412470A" w14:textId="5399B329" w:rsidR="37955790" w:rsidRDefault="37955790" w:rsidP="37955790">
          <w:pPr>
            <w:pStyle w:val="Glava"/>
            <w:jc w:val="center"/>
          </w:pPr>
        </w:p>
      </w:tc>
      <w:tc>
        <w:tcPr>
          <w:tcW w:w="3020" w:type="dxa"/>
        </w:tcPr>
        <w:p w14:paraId="12E3CB1A" w14:textId="7D7F2746" w:rsidR="37955790" w:rsidRDefault="37955790" w:rsidP="37955790">
          <w:pPr>
            <w:pStyle w:val="Glava"/>
            <w:ind w:right="-115"/>
            <w:jc w:val="right"/>
          </w:pPr>
        </w:p>
      </w:tc>
    </w:tr>
  </w:tbl>
  <w:p w14:paraId="79213111" w14:textId="051CE877" w:rsidR="37955790" w:rsidRDefault="37955790" w:rsidP="3795579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4130C5" w:rsidRPr="00DC2A22" w14:paraId="09841321" w14:textId="77777777" w:rsidTr="00F805BA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E9DD320" w14:textId="77777777" w:rsidR="004130C5" w:rsidRPr="00DC2A22" w:rsidRDefault="004130C5" w:rsidP="004130C5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5DAF449D" wp14:editId="27E83399">
                <wp:extent cx="1417320" cy="410277"/>
                <wp:effectExtent l="0" t="0" r="0" b="8890"/>
                <wp:docPr id="69253027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253027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8416" cy="4192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7B936A9" w14:textId="77777777" w:rsidR="004130C5" w:rsidRPr="00DC2A22" w:rsidRDefault="004130C5" w:rsidP="004130C5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772C888" w14:textId="77777777" w:rsidR="004130C5" w:rsidRPr="00DC2A22" w:rsidRDefault="004130C5" w:rsidP="004130C5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4130C5" w:rsidRPr="00DC2A22" w14:paraId="76E16352" w14:textId="77777777" w:rsidTr="00F805BA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2ADE8712" w14:textId="77777777" w:rsidR="004130C5" w:rsidRPr="00DC2A22" w:rsidRDefault="004130C5" w:rsidP="004130C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C2A2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5F08C37" w14:textId="77777777" w:rsidR="004130C5" w:rsidRPr="00DC2A22" w:rsidRDefault="004130C5" w:rsidP="004130C5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83FE92D" w14:textId="068C14B3" w:rsidR="004130C5" w:rsidRPr="00DC2A22" w:rsidRDefault="004130C5" w:rsidP="004130C5">
          <w:pPr>
            <w:jc w:val="right"/>
            <w:rPr>
              <w:rFonts w:cs="Arial"/>
              <w:sz w:val="16"/>
              <w:szCs w:val="16"/>
            </w:rPr>
          </w:pPr>
          <w:r w:rsidRPr="00DC2A22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8</w:t>
          </w:r>
        </w:p>
      </w:tc>
    </w:tr>
  </w:tbl>
  <w:p w14:paraId="3FAC4A48" w14:textId="77777777" w:rsidR="004130C5" w:rsidRPr="00FC6CF0" w:rsidRDefault="004130C5" w:rsidP="004130C5">
    <w:pPr>
      <w:pStyle w:val="Glava"/>
      <w:rPr>
        <w:rFonts w:cs="Arial"/>
        <w:sz w:val="2"/>
        <w:szCs w:val="2"/>
      </w:rPr>
    </w:pPr>
  </w:p>
  <w:p w14:paraId="4FAA91FC" w14:textId="77777777" w:rsidR="004130C5" w:rsidRPr="00FC6CF0" w:rsidRDefault="004130C5" w:rsidP="004130C5">
    <w:pPr>
      <w:pStyle w:val="Glava"/>
      <w:rPr>
        <w:rFonts w:cs="Arial"/>
        <w:sz w:val="2"/>
        <w:szCs w:val="2"/>
      </w:rPr>
    </w:pPr>
  </w:p>
  <w:p w14:paraId="16BFB5D1" w14:textId="77777777" w:rsidR="00370866" w:rsidRPr="004130C5" w:rsidRDefault="00370866" w:rsidP="004130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46252340">
    <w:abstractNumId w:val="3"/>
  </w:num>
  <w:num w:numId="2" w16cid:durableId="285964311">
    <w:abstractNumId w:val="5"/>
  </w:num>
  <w:num w:numId="3" w16cid:durableId="379523636">
    <w:abstractNumId w:val="2"/>
  </w:num>
  <w:num w:numId="4" w16cid:durableId="1017200254">
    <w:abstractNumId w:val="1"/>
  </w:num>
  <w:num w:numId="5" w16cid:durableId="1010641494">
    <w:abstractNumId w:val="4"/>
  </w:num>
  <w:num w:numId="6" w16cid:durableId="1929120441">
    <w:abstractNumId w:val="0"/>
  </w:num>
  <w:num w:numId="7" w16cid:durableId="401372948">
    <w:abstractNumId w:val="7"/>
  </w:num>
  <w:num w:numId="8" w16cid:durableId="15360365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03195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76A96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4259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75BF9"/>
    <w:rsid w:val="003B36FC"/>
    <w:rsid w:val="003C04FD"/>
    <w:rsid w:val="003C0B6A"/>
    <w:rsid w:val="003C123B"/>
    <w:rsid w:val="003C485B"/>
    <w:rsid w:val="003D1272"/>
    <w:rsid w:val="003E4CFC"/>
    <w:rsid w:val="003E5C55"/>
    <w:rsid w:val="003F0DE7"/>
    <w:rsid w:val="003F0F4E"/>
    <w:rsid w:val="003F4213"/>
    <w:rsid w:val="003F4DE6"/>
    <w:rsid w:val="00406373"/>
    <w:rsid w:val="004130C5"/>
    <w:rsid w:val="00431C6C"/>
    <w:rsid w:val="0043532D"/>
    <w:rsid w:val="00445049"/>
    <w:rsid w:val="004527D6"/>
    <w:rsid w:val="004545E5"/>
    <w:rsid w:val="00455EB9"/>
    <w:rsid w:val="004720C5"/>
    <w:rsid w:val="0047643E"/>
    <w:rsid w:val="004801D0"/>
    <w:rsid w:val="00481723"/>
    <w:rsid w:val="00486B1B"/>
    <w:rsid w:val="004A0508"/>
    <w:rsid w:val="004B065E"/>
    <w:rsid w:val="004C63F8"/>
    <w:rsid w:val="004D6B75"/>
    <w:rsid w:val="004F7C1C"/>
    <w:rsid w:val="0051745B"/>
    <w:rsid w:val="0052090A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E775D"/>
    <w:rsid w:val="007F3757"/>
    <w:rsid w:val="007F4AC2"/>
    <w:rsid w:val="007F6F19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5729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636B0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12620166"/>
    <w:rsid w:val="1CA90B61"/>
    <w:rsid w:val="334DFFC7"/>
    <w:rsid w:val="34C99EB0"/>
    <w:rsid w:val="37955790"/>
    <w:rsid w:val="415A8EC8"/>
    <w:rsid w:val="68E6F090"/>
    <w:rsid w:val="7AC49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fa7d57e3a697290ce307e3f8271bce0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16326647b21b80eca5527ee0180905fe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054606-ADEE-47FB-9DD8-EC934694B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8BB2D2FE-094D-4195-9A4F-48E329C9C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6</TotalTime>
  <Pages>1</Pages>
  <Words>144</Words>
  <Characters>1181</Characters>
  <Application>Microsoft Office Word</Application>
  <DocSecurity>0</DocSecurity>
  <Lines>9</Lines>
  <Paragraphs>2</Paragraphs>
  <ScaleCrop>false</ScaleCrop>
  <Company>ZRSBR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35</cp:revision>
  <cp:lastPrinted>2016-06-20T06:30:00Z</cp:lastPrinted>
  <dcterms:created xsi:type="dcterms:W3CDTF">2018-07-24T11:48:00Z</dcterms:created>
  <dcterms:modified xsi:type="dcterms:W3CDTF">2024-10-30T10:26:00Z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